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D0A" w:rsidRDefault="000728E3" w:rsidP="000728E3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  <w:r w:rsidRPr="000728E3">
        <w:rPr>
          <w:rFonts w:asciiTheme="majorHAnsi" w:hAnsiTheme="majorHAnsi"/>
          <w:b/>
          <w:sz w:val="32"/>
          <w:szCs w:val="32"/>
        </w:rPr>
        <w:t xml:space="preserve">КРАЙНО ОТБОРНО КЛАСИРАНЕ </w:t>
      </w:r>
      <w:r w:rsidR="00AC490B">
        <w:rPr>
          <w:rFonts w:asciiTheme="majorHAnsi" w:hAnsiTheme="majorHAnsi"/>
          <w:b/>
          <w:sz w:val="32"/>
          <w:szCs w:val="32"/>
        </w:rPr>
        <w:t>ДЕВОЙКИ</w:t>
      </w:r>
      <w:r w:rsidRPr="000728E3">
        <w:rPr>
          <w:rFonts w:asciiTheme="majorHAnsi" w:hAnsiTheme="majorHAnsi"/>
          <w:b/>
          <w:sz w:val="32"/>
          <w:szCs w:val="32"/>
        </w:rPr>
        <w:t xml:space="preserve"> 2022 г.</w:t>
      </w:r>
      <w:r>
        <w:rPr>
          <w:rFonts w:asciiTheme="majorHAnsi" w:hAnsiTheme="majorHAnsi"/>
          <w:b/>
          <w:sz w:val="32"/>
          <w:szCs w:val="32"/>
        </w:rPr>
        <w:br/>
      </w:r>
    </w:p>
    <w:tbl>
      <w:tblPr>
        <w:tblW w:w="9105" w:type="dxa"/>
        <w:tblInd w:w="93" w:type="dxa"/>
        <w:tblLook w:val="04A0" w:firstRow="1" w:lastRow="0" w:firstColumn="1" w:lastColumn="0" w:noHBand="0" w:noVBand="1"/>
      </w:tblPr>
      <w:tblGrid>
        <w:gridCol w:w="548"/>
        <w:gridCol w:w="5228"/>
        <w:gridCol w:w="1092"/>
        <w:gridCol w:w="985"/>
        <w:gridCol w:w="1252"/>
      </w:tblGrid>
      <w:tr w:rsidR="00C03332" w:rsidRPr="00C03332" w:rsidTr="00C03332">
        <w:trPr>
          <w:trHeight w:val="390"/>
        </w:trPr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2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8DB3E2" w:themeFill="text2" w:themeFillTint="66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Calibri"/>
                <w:b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Calibri"/>
                <w:b/>
                <w:bCs/>
                <w:sz w:val="28"/>
                <w:szCs w:val="28"/>
                <w:lang w:val="en-US" w:eastAsia="en-US"/>
              </w:rPr>
              <w:t>ОТБОР</w:t>
            </w:r>
          </w:p>
        </w:tc>
        <w:tc>
          <w:tcPr>
            <w:tcW w:w="10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Calibri"/>
                <w:b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Calibri"/>
                <w:b/>
                <w:bCs/>
                <w:sz w:val="28"/>
                <w:szCs w:val="28"/>
                <w:lang w:val="en-US" w:eastAsia="en-US"/>
              </w:rPr>
              <w:t>1 КРЪГ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Calibri"/>
                <w:b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Calibri"/>
                <w:b/>
                <w:bCs/>
                <w:sz w:val="28"/>
                <w:szCs w:val="28"/>
                <w:lang w:val="en-US" w:eastAsia="en-US"/>
              </w:rPr>
              <w:t>2</w:t>
            </w:r>
            <w:r>
              <w:rPr>
                <w:rFonts w:asciiTheme="majorHAnsi" w:hAnsiTheme="majorHAnsi" w:cs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C03332">
              <w:rPr>
                <w:rFonts w:asciiTheme="majorHAnsi" w:hAnsiTheme="majorHAnsi" w:cs="Calibri"/>
                <w:b/>
                <w:bCs/>
                <w:sz w:val="28"/>
                <w:szCs w:val="28"/>
                <w:lang w:val="en-US" w:eastAsia="en-US"/>
              </w:rPr>
              <w:t>КРЪГ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Calibri"/>
                <w:b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Calibri"/>
                <w:b/>
                <w:bCs/>
                <w:sz w:val="28"/>
                <w:szCs w:val="28"/>
                <w:lang w:val="en-US" w:eastAsia="en-US"/>
              </w:rPr>
              <w:t>ОБЩО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5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ЦСКА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35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5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БОКС ЗА ВСИЧКИ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33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5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ЛЕВС</w:t>
            </w:r>
            <w: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КИ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29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5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РУСЕ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21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5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НСА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19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5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Ч</w:t>
            </w:r>
            <w: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 xml:space="preserve">ЕРВЕН </w:t>
            </w: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БРЯГ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17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5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БАЛКАН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15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ЛОК</w:t>
            </w:r>
            <w: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 xml:space="preserve">ОМОТИВ </w:t>
            </w: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СФ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13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5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МИЗИЯ</w:t>
            </w:r>
            <w: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 xml:space="preserve"> 80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10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5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ИВ</w:t>
            </w:r>
            <w: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АЙЛО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9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ПИРИН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8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АРДА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8</w:t>
            </w:r>
          </w:p>
        </w:tc>
      </w:tr>
      <w:tr w:rsidR="00C03332" w:rsidRPr="00C03332" w:rsidTr="00C03332">
        <w:trPr>
          <w:trHeight w:val="36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ПОБЕДА</w:t>
            </w:r>
            <w: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 xml:space="preserve"> - ЧЕРНОМОРЕЦ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7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АСК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6</w:t>
            </w:r>
          </w:p>
        </w:tc>
      </w:tr>
      <w:tr w:rsidR="00C03332" w:rsidRPr="00C03332" w:rsidTr="00C03332">
        <w:trPr>
          <w:trHeight w:val="36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БАББ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4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МИН</w:t>
            </w:r>
            <w: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ЬОР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4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ЛОК</w:t>
            </w:r>
            <w: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 xml:space="preserve">ОМОТИВ </w:t>
            </w: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РС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</w:t>
            </w:r>
          </w:p>
        </w:tc>
      </w:tr>
      <w:tr w:rsidR="00C03332" w:rsidRPr="00C03332" w:rsidTr="00C03332">
        <w:trPr>
          <w:trHeight w:val="36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СП</w:t>
            </w:r>
            <w: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АРТАК</w:t>
            </w: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 xml:space="preserve"> ПЛ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</w:t>
            </w:r>
          </w:p>
        </w:tc>
      </w:tr>
      <w:tr w:rsidR="00C03332" w:rsidRPr="00C03332" w:rsidTr="00C03332">
        <w:trPr>
          <w:trHeight w:val="36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АПРИЛЕЦ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БОТЕВ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</w:t>
            </w:r>
          </w:p>
        </w:tc>
      </w:tr>
      <w:tr w:rsidR="00C03332" w:rsidRPr="00C03332" w:rsidTr="00C03332">
        <w:trPr>
          <w:trHeight w:val="36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ОЛИМПИЯ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</w:t>
            </w:r>
          </w:p>
        </w:tc>
      </w:tr>
      <w:tr w:rsidR="00C03332" w:rsidRPr="00C03332" w:rsidTr="00C03332">
        <w:trPr>
          <w:trHeight w:val="36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БДИН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КР</w:t>
            </w:r>
            <w: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 xml:space="preserve">АСНА </w:t>
            </w: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ПОЛ</w:t>
            </w:r>
            <w: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ЯНА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ЛОК</w:t>
            </w:r>
            <w: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 xml:space="preserve">ОМОТИВ </w:t>
            </w: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ПД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Ч</w:t>
            </w:r>
            <w: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 xml:space="preserve">ЕРНО </w:t>
            </w: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МОРЕ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ДИМОВ</w:t>
            </w:r>
            <w: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 xml:space="preserve"> БОКСИНГ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C03332" w:rsidRPr="00C03332" w:rsidTr="00C03332">
        <w:trPr>
          <w:trHeight w:val="36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КПВ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lastRenderedPageBreak/>
              <w:t>-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ХАРИС</w:t>
            </w:r>
            <w: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 xml:space="preserve"> БОКСИНГ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ЛАУТА</w:t>
            </w:r>
            <w: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 xml:space="preserve"> АРМИ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СП</w:t>
            </w:r>
            <w: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 xml:space="preserve">АРТАК </w:t>
            </w: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ДИМ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C03332" w:rsidRPr="00C03332" w:rsidTr="00C03332">
        <w:trPr>
          <w:trHeight w:val="36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КИКО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ДОБРУДЖА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C03332" w:rsidRPr="00C03332" w:rsidTr="00C03332">
        <w:trPr>
          <w:trHeight w:val="36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ЛАДИМЕКС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ОМУРТАГ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СЛАВИЯ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СТ</w:t>
            </w:r>
            <w: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 xml:space="preserve">АРА </w:t>
            </w: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ЗАГ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C03332" w:rsidRPr="00C03332" w:rsidTr="00C03332">
        <w:trPr>
          <w:trHeight w:val="36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СПАРТА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ВАРНА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ЛЕВ</w:t>
            </w:r>
            <w: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 xml:space="preserve">СКИ </w:t>
            </w: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СЗ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eastAsia="en-US"/>
              </w:rPr>
            </w:pPr>
            <w:r w:rsidRPr="00C03332">
              <w:rPr>
                <w:rFonts w:asciiTheme="majorHAnsi" w:hAnsiTheme="majorHAnsi" w:cs="Calibr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САМОКОВ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ДОБРИЧ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РОТУНДА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ДОРОСТОЛ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БУРГАС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 xml:space="preserve">ИЗГРЕВ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СЕПТЕМВРИ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СП</w:t>
            </w:r>
            <w: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АРТАК</w:t>
            </w:r>
            <w:bookmarkStart w:id="0" w:name="_GoBack"/>
            <w:bookmarkEnd w:id="0"/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 xml:space="preserve"> ПД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C03332" w:rsidRPr="00C03332" w:rsidTr="00C03332">
        <w:trPr>
          <w:trHeight w:val="37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332" w:rsidRPr="00C03332" w:rsidRDefault="00C03332" w:rsidP="00C03332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ЯМБОЛ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332" w:rsidRPr="00C03332" w:rsidRDefault="00C03332" w:rsidP="00C03332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C03332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</w:tr>
    </w:tbl>
    <w:p w:rsidR="000728E3" w:rsidRDefault="000728E3" w:rsidP="00AC490B">
      <w:pPr>
        <w:spacing w:line="360" w:lineRule="auto"/>
        <w:rPr>
          <w:rFonts w:asciiTheme="majorHAnsi" w:hAnsiTheme="majorHAnsi"/>
          <w:b/>
          <w:sz w:val="32"/>
          <w:szCs w:val="32"/>
        </w:rPr>
      </w:pPr>
    </w:p>
    <w:p w:rsidR="000728E3" w:rsidRPr="00D122E6" w:rsidRDefault="000728E3" w:rsidP="000728E3">
      <w:pPr>
        <w:spacing w:line="360" w:lineRule="auto"/>
        <w:rPr>
          <w:rFonts w:asciiTheme="majorHAnsi" w:hAnsiTheme="majorHAnsi"/>
          <w:b/>
          <w:sz w:val="32"/>
          <w:szCs w:val="32"/>
        </w:rPr>
      </w:pPr>
      <w:r w:rsidRPr="00C52314">
        <w:rPr>
          <w:rFonts w:asciiTheme="majorHAnsi" w:hAnsiTheme="majorHAnsi"/>
          <w:b/>
          <w:sz w:val="32"/>
          <w:szCs w:val="32"/>
        </w:rPr>
        <w:t>БФБокс</w:t>
      </w:r>
    </w:p>
    <w:p w:rsidR="000728E3" w:rsidRPr="000728E3" w:rsidRDefault="000728E3" w:rsidP="000728E3">
      <w:pPr>
        <w:rPr>
          <w:rFonts w:asciiTheme="majorHAnsi" w:hAnsiTheme="majorHAnsi"/>
          <w:sz w:val="32"/>
          <w:szCs w:val="32"/>
        </w:rPr>
      </w:pPr>
    </w:p>
    <w:sectPr w:rsidR="000728E3" w:rsidRPr="000728E3" w:rsidSect="00144764">
      <w:headerReference w:type="default" r:id="rId8"/>
      <w:footerReference w:type="even" r:id="rId9"/>
      <w:footerReference w:type="default" r:id="rId10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72D" w:rsidRDefault="0057072D" w:rsidP="00144764">
      <w:r>
        <w:separator/>
      </w:r>
    </w:p>
  </w:endnote>
  <w:endnote w:type="continuationSeparator" w:id="0">
    <w:p w:rsidR="0057072D" w:rsidRDefault="0057072D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72D" w:rsidRDefault="0057072D" w:rsidP="00144764">
      <w:r>
        <w:separator/>
      </w:r>
    </w:p>
  </w:footnote>
  <w:footnote w:type="continuationSeparator" w:id="0">
    <w:p w:rsidR="0057072D" w:rsidRDefault="0057072D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728E3"/>
    <w:rsid w:val="000F0F1A"/>
    <w:rsid w:val="00144764"/>
    <w:rsid w:val="002A4A8E"/>
    <w:rsid w:val="003874E4"/>
    <w:rsid w:val="003D324B"/>
    <w:rsid w:val="0057072D"/>
    <w:rsid w:val="00570DB0"/>
    <w:rsid w:val="00576D0A"/>
    <w:rsid w:val="005A0E1A"/>
    <w:rsid w:val="00606305"/>
    <w:rsid w:val="0065134F"/>
    <w:rsid w:val="006D1ED9"/>
    <w:rsid w:val="007077B0"/>
    <w:rsid w:val="0073702F"/>
    <w:rsid w:val="0076018A"/>
    <w:rsid w:val="00853C82"/>
    <w:rsid w:val="00917784"/>
    <w:rsid w:val="00920FBF"/>
    <w:rsid w:val="00A25AD5"/>
    <w:rsid w:val="00A30B28"/>
    <w:rsid w:val="00A93BA8"/>
    <w:rsid w:val="00AB28A5"/>
    <w:rsid w:val="00AC490B"/>
    <w:rsid w:val="00AF3884"/>
    <w:rsid w:val="00B50314"/>
    <w:rsid w:val="00B555A9"/>
    <w:rsid w:val="00B5771A"/>
    <w:rsid w:val="00C03332"/>
    <w:rsid w:val="00C24015"/>
    <w:rsid w:val="00C73178"/>
    <w:rsid w:val="00CB5611"/>
    <w:rsid w:val="00CE162C"/>
    <w:rsid w:val="00D26CD6"/>
    <w:rsid w:val="00D876C6"/>
    <w:rsid w:val="00E1287C"/>
    <w:rsid w:val="00E53F9F"/>
    <w:rsid w:val="00E957A4"/>
    <w:rsid w:val="00E96AFF"/>
    <w:rsid w:val="00FB3D36"/>
    <w:rsid w:val="00FC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0</TotalTime>
  <Pages>2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2</cp:revision>
  <cp:lastPrinted>2021-03-05T11:43:00Z</cp:lastPrinted>
  <dcterms:created xsi:type="dcterms:W3CDTF">2022-12-05T11:58:00Z</dcterms:created>
  <dcterms:modified xsi:type="dcterms:W3CDTF">2022-12-05T11:58:00Z</dcterms:modified>
</cp:coreProperties>
</file>